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3BB06" w14:textId="608A509F" w:rsidR="00BA00AB" w:rsidRDefault="007958C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SPROXTON</w:t>
      </w:r>
      <w:r>
        <w:rPr>
          <w:rFonts w:cs="Times New Roman"/>
          <w:szCs w:val="24"/>
        </w:rPr>
        <w:t xml:space="preserve">       (d.1429-32)</w:t>
      </w:r>
    </w:p>
    <w:p w14:paraId="07511AA2" w14:textId="372194DA" w:rsidR="007958CA" w:rsidRDefault="007958C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Widow.</w:t>
      </w:r>
    </w:p>
    <w:p w14:paraId="3AC5FDA7" w14:textId="77777777" w:rsidR="007958CA" w:rsidRDefault="007958CA" w:rsidP="009139A6">
      <w:pPr>
        <w:pStyle w:val="NoSpacing"/>
        <w:rPr>
          <w:rFonts w:cs="Times New Roman"/>
          <w:szCs w:val="24"/>
        </w:rPr>
      </w:pPr>
    </w:p>
    <w:p w14:paraId="27C77B49" w14:textId="77777777" w:rsidR="007958CA" w:rsidRDefault="007958CA" w:rsidP="009139A6">
      <w:pPr>
        <w:pStyle w:val="NoSpacing"/>
        <w:rPr>
          <w:rFonts w:cs="Times New Roman"/>
          <w:szCs w:val="24"/>
        </w:rPr>
      </w:pPr>
    </w:p>
    <w:p w14:paraId="3D807A41" w14:textId="55457BBF" w:rsidR="007958CA" w:rsidRDefault="007958C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William.   (W.Y.R. p.156)</w:t>
      </w:r>
    </w:p>
    <w:p w14:paraId="24FD704E" w14:textId="77777777" w:rsidR="007958CA" w:rsidRDefault="007958CA" w:rsidP="009139A6">
      <w:pPr>
        <w:pStyle w:val="NoSpacing"/>
        <w:rPr>
          <w:rFonts w:cs="Times New Roman"/>
          <w:szCs w:val="24"/>
        </w:rPr>
      </w:pPr>
    </w:p>
    <w:p w14:paraId="4BE4DC03" w14:textId="77777777" w:rsidR="007958CA" w:rsidRDefault="007958CA" w:rsidP="009139A6">
      <w:pPr>
        <w:pStyle w:val="NoSpacing"/>
        <w:rPr>
          <w:rFonts w:cs="Times New Roman"/>
          <w:szCs w:val="24"/>
        </w:rPr>
      </w:pPr>
    </w:p>
    <w:p w14:paraId="1CBF8DBA" w14:textId="3547876A" w:rsidR="007958CA" w:rsidRDefault="007958C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Aug.1429</w:t>
      </w:r>
      <w:r>
        <w:rPr>
          <w:rFonts w:cs="Times New Roman"/>
          <w:szCs w:val="24"/>
        </w:rPr>
        <w:tab/>
        <w:t>She made her Will.   (ibid.)</w:t>
      </w:r>
    </w:p>
    <w:p w14:paraId="158B6FE7" w14:textId="2EE4AE9B" w:rsidR="007958CA" w:rsidRDefault="007958C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Nov.1432</w:t>
      </w:r>
      <w:r>
        <w:rPr>
          <w:rFonts w:cs="Times New Roman"/>
          <w:szCs w:val="24"/>
        </w:rPr>
        <w:tab/>
        <w:t>Probate of her Will.  (ibid.)</w:t>
      </w:r>
    </w:p>
    <w:p w14:paraId="463A52BE" w14:textId="77777777" w:rsidR="007958CA" w:rsidRDefault="007958CA" w:rsidP="009139A6">
      <w:pPr>
        <w:pStyle w:val="NoSpacing"/>
        <w:rPr>
          <w:rFonts w:cs="Times New Roman"/>
          <w:szCs w:val="24"/>
        </w:rPr>
      </w:pPr>
    </w:p>
    <w:p w14:paraId="794FB75F" w14:textId="77777777" w:rsidR="007958CA" w:rsidRDefault="007958CA" w:rsidP="009139A6">
      <w:pPr>
        <w:pStyle w:val="NoSpacing"/>
        <w:rPr>
          <w:rFonts w:cs="Times New Roman"/>
          <w:szCs w:val="24"/>
        </w:rPr>
      </w:pPr>
    </w:p>
    <w:p w14:paraId="20480902" w14:textId="69061C87" w:rsidR="007958CA" w:rsidRPr="007958CA" w:rsidRDefault="007958C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sectPr w:rsidR="007958CA" w:rsidRPr="007958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B9E3A" w14:textId="77777777" w:rsidR="007958CA" w:rsidRDefault="007958CA" w:rsidP="009139A6">
      <w:r>
        <w:separator/>
      </w:r>
    </w:p>
  </w:endnote>
  <w:endnote w:type="continuationSeparator" w:id="0">
    <w:p w14:paraId="5CBF730C" w14:textId="77777777" w:rsidR="007958CA" w:rsidRDefault="007958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8E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150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A6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AAB0D" w14:textId="77777777" w:rsidR="007958CA" w:rsidRDefault="007958CA" w:rsidP="009139A6">
      <w:r>
        <w:separator/>
      </w:r>
    </w:p>
  </w:footnote>
  <w:footnote w:type="continuationSeparator" w:id="0">
    <w:p w14:paraId="2FF5BC99" w14:textId="77777777" w:rsidR="007958CA" w:rsidRDefault="007958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789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60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AD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8CA"/>
    <w:rsid w:val="000666E0"/>
    <w:rsid w:val="002510B7"/>
    <w:rsid w:val="005C130B"/>
    <w:rsid w:val="007958C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972F1"/>
  <w15:chartTrackingRefBased/>
  <w15:docId w15:val="{32FA93B5-6960-4252-A2A5-50F38F6B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2023-05-09T12:22:00Z</dcterms:created>
  <dcterms:modified xsi:type="dcterms:W3CDTF">2023-05-09T12:32:00Z</dcterms:modified>
</cp:coreProperties>
</file>